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Greenwich and Woolwich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Greenwich and Woolwich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Greenwich and Woolwich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Greenwich and Woolwich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Greenwich and Woolwich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Greenwich and Woolwich are estimated to have a score of 1-2 on the PGSI (low-risk gambling), whilst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8.3%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70.1% </w:t>
      </w:r>
      <w:r w:rsidRPr="004747BF">
        <w:rPr>
          <w:rFonts w:ascii="Libre Franklin Light" w:eastAsia="Times New Roman" w:hAnsi="Libre Franklin Light" w:cs="Calibri Light"/>
        </w:rPr>
        <w:t xml:space="preserve">of those respondents classified as PGSI 8+ in Greenwich and Woolwich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Greenwich and Woolwich is estimated to be </w:t>
      </w:r>
      <w:r w:rsidRPr="00773DF7">
        <w:rPr>
          <w:rFonts w:ascii="Libre Franklin Light" w:eastAsia="Times New Roman" w:hAnsi="Libre Franklin Light" w:cs="Calibri Light"/>
          <w:b/>
          <w:bCs/>
          <w:color w:val="C45911" w:themeColor="accent2" w:themeShade="BF"/>
        </w:rPr>
        <w:t xml:space="preserve">£5,972,696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Greenwich and Woolwich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24.4%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Greenwich and Woolwich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Greenwich and Woolwich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Greenwich and Woolwich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8.3%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reenwich and Woolwic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Greenwich and Woolwich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reenwich and Woolwic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Greenwich and Woolwich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Greenwich and Woolwich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70.1%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reenwich and Woolwic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Greenwich and Woolwich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11.5%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45.3%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Greenwich and Woolwich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Greenwich and Woolwich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76.5%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Greenwich and Woolwich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Greenwich and Woolwich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Greenwich and Woolwich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£5,972,696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Greenwich and Woolwich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£97,285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£2,011,917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£144,127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£40,536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£74,315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£3,604,516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£5,972,696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Greenwich and Woolwich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Greenwich and Woolwich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32.3%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Greenwich and Woolwich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Greenwich and Woolwich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44.7%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Greenwich and Woolwich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Greenwich and Woolwich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65.6%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Greenwich and Woolwich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32.3%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Greenwich and Woolwich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Greenwich and Woolwich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44.7%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Greenwich and Woolwich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Greenwich and Woolwich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65.6%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Greenwich and Woolwich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EC44914-B5CF-4473-9CC1-F5138924FC9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